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58F" w:rsidRPr="00C301D1" w:rsidRDefault="0012558F" w:rsidP="0008787B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C301D1">
        <w:rPr>
          <w:rFonts w:ascii="Helv" w:hAnsi="Helv"/>
          <w:b/>
          <w:bCs/>
          <w:color w:val="000000"/>
          <w:sz w:val="18"/>
          <w:szCs w:val="18"/>
          <w:lang w:val="cs-CZ"/>
        </w:rPr>
        <w:t>MPHC114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2</w:t>
      </w:r>
    </w:p>
    <w:p w:rsidR="0012558F" w:rsidRDefault="0012558F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12558F" w:rsidRDefault="0012558F" w:rsidP="00CF4E30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The MPH2</w:t>
      </w:r>
      <w:r>
        <w:rPr>
          <w:rFonts w:ascii="Helv" w:hAnsi="Helv"/>
          <w:color w:val="000000"/>
          <w:sz w:val="18"/>
          <w:szCs w:val="18"/>
          <w:vertAlign w:val="superscript"/>
          <w:lang w:val="en-US"/>
        </w:rPr>
        <w:t xml:space="preserve">TM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Type C measures the electrical parameters per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phases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The individual outputs can also be remote-controlled.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558F" w:rsidRDefault="0012558F" w:rsidP="00B10C23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Adjustable threshold values with an alarm function increase the availa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bility of the connected loads. </w:t>
      </w:r>
    </w:p>
    <w:p w:rsidR="0012558F" w:rsidRDefault="0012558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12558F" w:rsidRDefault="0012558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12558F" w:rsidRDefault="0012558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558F" w:rsidRDefault="0012558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558F" w:rsidRPr="00292291" w:rsidRDefault="0012558F" w:rsidP="00C301D1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Measurement parameters: Current (A), voltage (V), real power (W), apparent power (VA), consumption (kWh), power factor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and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frequency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12558F" w:rsidRPr="00292291" w:rsidRDefault="0012558F" w:rsidP="0008787B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plug IEC60309 </w:t>
      </w:r>
      <w:r>
        <w:rPr>
          <w:rFonts w:ascii="Helv" w:hAnsi="Helv"/>
          <w:color w:val="000000"/>
          <w:sz w:val="18"/>
          <w:szCs w:val="18"/>
          <w:lang w:val="en-US"/>
        </w:rPr>
        <w:t>1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ph/N/PE 6h,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>18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  6 x IEC60320 C19, max. 16A per outlet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Length: </w:t>
      </w:r>
      <w:r>
        <w:rPr>
          <w:rFonts w:ascii="Helv" w:hAnsi="Helv"/>
          <w:color w:val="000000"/>
          <w:sz w:val="18"/>
          <w:szCs w:val="18"/>
          <w:lang w:val="en-US"/>
        </w:rPr>
        <w:t>1736.5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558F" w:rsidRPr="00292291" w:rsidRDefault="0012558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  <w:bookmarkStart w:id="0" w:name="_GoBack"/>
      <w:bookmarkEnd w:id="0"/>
    </w:p>
    <w:p w:rsidR="0012558F" w:rsidRPr="00292291" w:rsidRDefault="0012558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12558F" w:rsidRPr="00292291" w:rsidRDefault="0012558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Cable: 3 m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12558F" w:rsidRPr="006F32EF" w:rsidRDefault="0012558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12558F" w:rsidRPr="006F32EF" w:rsidRDefault="0012558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12558F" w:rsidRDefault="0012558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6F32EF" w:rsidRDefault="0012558F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12558F" w:rsidRDefault="0012558F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12558F" w:rsidRPr="00292291" w:rsidRDefault="0012558F" w:rsidP="00B10C23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C301D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12558F" w:rsidRDefault="0012558F" w:rsidP="00C301D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- flat-packed kit</w:t>
      </w:r>
    </w:p>
    <w:p w:rsidR="0012558F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12558F" w:rsidRPr="00292291" w:rsidRDefault="0012558F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12558F" w:rsidRPr="00292291" w:rsidSect="007A66A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EA31139"/>
    <w:multiLevelType w:val="hybridMultilevel"/>
    <w:tmpl w:val="DBD03D2C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2345C"/>
    <w:rsid w:val="0008787B"/>
    <w:rsid w:val="0012558F"/>
    <w:rsid w:val="00226068"/>
    <w:rsid w:val="00273604"/>
    <w:rsid w:val="002812AC"/>
    <w:rsid w:val="00292291"/>
    <w:rsid w:val="003335B3"/>
    <w:rsid w:val="003915FC"/>
    <w:rsid w:val="003C4B0F"/>
    <w:rsid w:val="003E728E"/>
    <w:rsid w:val="004D1249"/>
    <w:rsid w:val="00523BE8"/>
    <w:rsid w:val="006F32EF"/>
    <w:rsid w:val="00734290"/>
    <w:rsid w:val="007A66AE"/>
    <w:rsid w:val="007D7789"/>
    <w:rsid w:val="00930195"/>
    <w:rsid w:val="00A03955"/>
    <w:rsid w:val="00A77376"/>
    <w:rsid w:val="00AA0B8B"/>
    <w:rsid w:val="00B10C23"/>
    <w:rsid w:val="00B21FAF"/>
    <w:rsid w:val="00BF1557"/>
    <w:rsid w:val="00C301D1"/>
    <w:rsid w:val="00C669FB"/>
    <w:rsid w:val="00CF07EB"/>
    <w:rsid w:val="00CF4E30"/>
    <w:rsid w:val="00D932DA"/>
    <w:rsid w:val="00DB3B21"/>
    <w:rsid w:val="00EB6089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7259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0</TotalTime>
  <Pages>1</Pages>
  <Words>311</Words>
  <Characters>1839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MPHC1144</dc:title>
  <dc:subject/>
  <dc:creator>Hofbauer, Thomas [NETPWR/KNURR/DE]</dc:creator>
  <cp:keywords/>
  <dc:description/>
  <cp:lastModifiedBy>takacr</cp:lastModifiedBy>
  <cp:revision>3</cp:revision>
  <dcterms:created xsi:type="dcterms:W3CDTF">2013-11-26T08:24:00Z</dcterms:created>
  <dcterms:modified xsi:type="dcterms:W3CDTF">2013-11-26T12:39:00Z</dcterms:modified>
</cp:coreProperties>
</file>